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9D7" w:rsidRDefault="00EC29D7" w:rsidP="00EC29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PAGE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C29D7" w:rsidRDefault="00EC29D7" w:rsidP="00EC29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Horseheath</w:t>
      </w:r>
      <w:proofErr w:type="spellEnd"/>
      <w:r>
        <w:rPr>
          <w:rFonts w:ascii="Times New Roman" w:hAnsi="Times New Roman" w:cs="Times New Roman"/>
        </w:rPr>
        <w:t>, Surrey. Husbandman.</w:t>
      </w:r>
    </w:p>
    <w:p w:rsidR="00EC29D7" w:rsidRDefault="00EC29D7" w:rsidP="00EC29D7">
      <w:pPr>
        <w:rPr>
          <w:rFonts w:ascii="Times New Roman" w:hAnsi="Times New Roman" w:cs="Times New Roman"/>
        </w:rPr>
      </w:pPr>
    </w:p>
    <w:p w:rsidR="00EC29D7" w:rsidRDefault="00EC29D7" w:rsidP="00EC29D7">
      <w:pPr>
        <w:rPr>
          <w:rFonts w:ascii="Times New Roman" w:hAnsi="Times New Roman" w:cs="Times New Roman"/>
        </w:rPr>
      </w:pPr>
    </w:p>
    <w:p w:rsidR="00EC29D7" w:rsidRDefault="00EC29D7" w:rsidP="00EC29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Cuyksale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EC29D7" w:rsidRDefault="00EC29D7" w:rsidP="00EC29D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</w:p>
    <w:p w:rsidR="00EC29D7" w:rsidRDefault="00EC29D7" w:rsidP="00EC29D7">
      <w:pPr>
        <w:rPr>
          <w:rFonts w:ascii="Times New Roman" w:hAnsi="Times New Roman" w:cs="Times New Roman"/>
        </w:rPr>
      </w:pPr>
    </w:p>
    <w:p w:rsidR="00EC29D7" w:rsidRDefault="00EC29D7" w:rsidP="00EC29D7">
      <w:pPr>
        <w:rPr>
          <w:rFonts w:ascii="Times New Roman" w:hAnsi="Times New Roman" w:cs="Times New Roman"/>
        </w:rPr>
      </w:pPr>
    </w:p>
    <w:p w:rsidR="00EC29D7" w:rsidRPr="00C90432" w:rsidRDefault="00EC29D7" w:rsidP="00EC29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September 2017</w:t>
      </w:r>
    </w:p>
    <w:p w:rsidR="006B2F86" w:rsidRPr="00E71FC3" w:rsidRDefault="00EC29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9D7" w:rsidRDefault="00EC29D7" w:rsidP="00E71FC3">
      <w:r>
        <w:separator/>
      </w:r>
    </w:p>
  </w:endnote>
  <w:endnote w:type="continuationSeparator" w:id="0">
    <w:p w:rsidR="00EC29D7" w:rsidRDefault="00EC29D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9D7" w:rsidRDefault="00EC29D7" w:rsidP="00E71FC3">
      <w:r>
        <w:separator/>
      </w:r>
    </w:p>
  </w:footnote>
  <w:footnote w:type="continuationSeparator" w:id="0">
    <w:p w:rsidR="00EC29D7" w:rsidRDefault="00EC29D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9D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29D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3EA8D8-07C8-4653-97BB-15870E6C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29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C29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2017-09-06T19:27:00Z</dcterms:created>
  <dcterms:modified xsi:type="dcterms:W3CDTF">2017-09-06T19:27:00Z</dcterms:modified>
</cp:coreProperties>
</file>